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7634BB"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3</w:t>
      </w:r>
      <w:r w:rsidR="00863580" w:rsidRPr="00DC3C8C">
        <w:rPr>
          <w:rFonts w:ascii="Arial" w:hAnsi="Arial" w:cs="Arial"/>
          <w:b/>
          <w:sz w:val="24"/>
        </w:rPr>
        <w:t xml:space="preserve"> </w:t>
      </w:r>
      <w:r>
        <w:rPr>
          <w:rFonts w:ascii="Arial" w:hAnsi="Arial" w:cs="Arial"/>
          <w:b/>
          <w:sz w:val="24"/>
        </w:rPr>
        <w:t>MENUISERIES INTERIEURES, SIGNALETIQUE</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B4413C">
        <w:rPr>
          <w:rFonts w:ascii="Arial" w:hAnsi="Arial" w:cs="Arial"/>
          <w:sz w:val="24"/>
        </w:rPr>
      </w:r>
      <w:r w:rsidR="00B4413C">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A64F8B" w:rsidRDefault="00C70B36" w:rsidP="00C70B36">
      <w:pPr>
        <w:jc w:val="both"/>
        <w:rPr>
          <w:rFonts w:ascii="Arial" w:hAnsi="Arial" w:cs="Arial"/>
          <w:sz w:val="22"/>
          <w:szCs w:val="22"/>
          <w:u w:val="single"/>
        </w:rPr>
      </w:pPr>
      <w:r w:rsidRPr="00A64F8B">
        <w:rPr>
          <w:rFonts w:ascii="Arial" w:hAnsi="Arial" w:cs="Arial"/>
          <w:sz w:val="22"/>
          <w:szCs w:val="22"/>
          <w:u w:val="single"/>
        </w:rPr>
        <w:t>Etablissement :</w:t>
      </w:r>
    </w:p>
    <w:p w:rsidR="00A64F8B" w:rsidRPr="003E5229" w:rsidRDefault="00A64F8B"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A64F8B" w:rsidRDefault="001507F1" w:rsidP="00863580">
      <w:pPr>
        <w:tabs>
          <w:tab w:val="left" w:pos="426"/>
          <w:tab w:val="left" w:pos="5103"/>
        </w:tabs>
        <w:spacing w:after="120"/>
        <w:jc w:val="both"/>
        <w:rPr>
          <w:rFonts w:ascii="Arial" w:hAnsi="Arial" w:cs="Arial"/>
          <w:sz w:val="22"/>
          <w:szCs w:val="22"/>
          <w:u w:val="single"/>
        </w:rPr>
      </w:pPr>
      <w:r w:rsidRPr="00A64F8B">
        <w:rPr>
          <w:rFonts w:ascii="Arial" w:hAnsi="Arial" w:cs="Arial"/>
          <w:sz w:val="22"/>
          <w:szCs w:val="22"/>
          <w:u w:val="single"/>
        </w:rPr>
        <w:t>Représentant du pouvoir adjudicateur</w:t>
      </w:r>
      <w:r w:rsidR="00C70B36" w:rsidRPr="00A64F8B">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B4413C">
        <w:rPr>
          <w:rFonts w:ascii="Arial" w:hAnsi="Arial" w:cs="Arial"/>
          <w:b/>
          <w:bCs/>
          <w:sz w:val="22"/>
          <w:szCs w:val="22"/>
        </w:rPr>
      </w:r>
      <w:r w:rsidR="00B4413C">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B4413C">
        <w:rPr>
          <w:rFonts w:ascii="Arial" w:hAnsi="Arial" w:cs="Arial"/>
          <w:b/>
          <w:bCs/>
          <w:sz w:val="22"/>
          <w:szCs w:val="22"/>
        </w:rPr>
      </w:r>
      <w:r w:rsidR="00B4413C">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Pr="00A64F8B" w:rsidRDefault="00C70B36" w:rsidP="00C70B36">
      <w:pPr>
        <w:rPr>
          <w:rFonts w:ascii="Arial" w:hAnsi="Arial" w:cs="Arial"/>
          <w:sz w:val="22"/>
          <w:szCs w:val="22"/>
          <w:u w:val="single"/>
        </w:rPr>
      </w:pPr>
      <w:r w:rsidRPr="00A64F8B">
        <w:rPr>
          <w:rFonts w:ascii="Arial" w:hAnsi="Arial" w:cs="Arial"/>
          <w:sz w:val="22"/>
          <w:szCs w:val="22"/>
          <w:u w:val="single"/>
        </w:rPr>
        <w:t>Désignation, adresse, téléph</w:t>
      </w:r>
      <w:r w:rsidR="00A64F8B" w:rsidRPr="00A64F8B">
        <w:rPr>
          <w:rFonts w:ascii="Arial" w:hAnsi="Arial" w:cs="Arial"/>
          <w:sz w:val="22"/>
          <w:szCs w:val="22"/>
          <w:u w:val="single"/>
        </w:rPr>
        <w:t>one du comptable assignataire :</w:t>
      </w:r>
    </w:p>
    <w:p w:rsidR="00A64F8B" w:rsidRPr="00E42A15" w:rsidRDefault="00A64F8B" w:rsidP="00C70B36">
      <w:pPr>
        <w:rPr>
          <w:rFonts w:ascii="Arial" w:hAnsi="Arial" w:cs="Arial"/>
          <w:sz w:val="22"/>
          <w:szCs w:val="22"/>
        </w:rPr>
      </w:pPr>
    </w:p>
    <w:p w:rsidR="00C70B36" w:rsidRPr="001318B9" w:rsidRDefault="00C70B36" w:rsidP="00C70B36">
      <w:pPr>
        <w:rPr>
          <w:rFonts w:ascii="Arial" w:hAnsi="Arial" w:cs="Arial"/>
          <w:sz w:val="22"/>
          <w:szCs w:val="22"/>
        </w:rPr>
      </w:pPr>
      <w:r w:rsidRPr="001318B9">
        <w:rPr>
          <w:rFonts w:ascii="Arial" w:hAnsi="Arial" w:cs="Arial"/>
          <w:sz w:val="22"/>
          <w:szCs w:val="22"/>
        </w:rPr>
        <w:t>M</w:t>
      </w:r>
      <w:r w:rsidR="00B4413C">
        <w:rPr>
          <w:rFonts w:ascii="Arial" w:hAnsi="Arial" w:cs="Arial"/>
          <w:sz w:val="22"/>
          <w:szCs w:val="22"/>
        </w:rPr>
        <w:t>me</w:t>
      </w:r>
      <w:bookmarkStart w:id="1" w:name="_GoBack"/>
      <w:bookmarkEnd w:id="1"/>
      <w:r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FF76AD">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A64F8B" w:rsidRDefault="00A64F8B" w:rsidP="00FF76AD">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B4413C">
              <w:rPr>
                <w:sz w:val="22"/>
                <w:szCs w:val="22"/>
              </w:rPr>
            </w:r>
            <w:r w:rsidR="00B4413C">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B4413C">
              <w:rPr>
                <w:sz w:val="22"/>
                <w:szCs w:val="22"/>
              </w:rPr>
            </w:r>
            <w:r w:rsidR="00B4413C">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A64F8B">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A64F8B">
      <w:pPr>
        <w:pStyle w:val="RedTxt"/>
        <w:numPr>
          <w:ilvl w:val="0"/>
          <w:numId w:val="12"/>
        </w:numPr>
        <w:ind w:left="993"/>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B4413C">
        <w:rPr>
          <w:rFonts w:ascii="Arial" w:hAnsi="Arial" w:cs="Arial"/>
          <w:sz w:val="24"/>
        </w:rPr>
      </w:r>
      <w:r w:rsidR="00B4413C">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B4413C">
        <w:rPr>
          <w:rFonts w:ascii="Arial" w:hAnsi="Arial" w:cs="Arial"/>
          <w:sz w:val="22"/>
          <w:szCs w:val="22"/>
        </w:rPr>
      </w:r>
      <w:r w:rsidR="00B4413C">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B4413C">
            <w:rPr>
              <w:rStyle w:val="Numrodepage"/>
              <w:noProof/>
              <w:sz w:val="16"/>
              <w:szCs w:val="16"/>
            </w:rPr>
            <w:t>4</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B4413C">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5B35926"/>
    <w:multiLevelType w:val="hybridMultilevel"/>
    <w:tmpl w:val="8028FA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9"/>
  </w:num>
  <w:num w:numId="9">
    <w:abstractNumId w:val="11"/>
  </w:num>
  <w:num w:numId="10">
    <w:abstractNumId w:val="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64F8B"/>
    <w:rsid w:val="00A83049"/>
    <w:rsid w:val="00A91433"/>
    <w:rsid w:val="00A93165"/>
    <w:rsid w:val="00A944C7"/>
    <w:rsid w:val="00AA0513"/>
    <w:rsid w:val="00AA1C52"/>
    <w:rsid w:val="00AA2D48"/>
    <w:rsid w:val="00AB7D82"/>
    <w:rsid w:val="00AB7F0C"/>
    <w:rsid w:val="00AC2F8C"/>
    <w:rsid w:val="00AC48A8"/>
    <w:rsid w:val="00AE384F"/>
    <w:rsid w:val="00B36177"/>
    <w:rsid w:val="00B4413C"/>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A2398"/>
    <w:rsid w:val="00EB35B1"/>
    <w:rsid w:val="00ED3AC4"/>
    <w:rsid w:val="00EE65F3"/>
    <w:rsid w:val="00F127E0"/>
    <w:rsid w:val="00F26CD9"/>
    <w:rsid w:val="00F33882"/>
    <w:rsid w:val="00F408D5"/>
    <w:rsid w:val="00F4488F"/>
    <w:rsid w:val="00F6207C"/>
    <w:rsid w:val="00F73665"/>
    <w:rsid w:val="00F87EC1"/>
    <w:rsid w:val="00F91241"/>
    <w:rsid w:val="00FA2FED"/>
    <w:rsid w:val="00FB52E1"/>
    <w:rsid w:val="00FD41A7"/>
    <w:rsid w:val="00FF0CA7"/>
    <w:rsid w:val="00FF4ABF"/>
    <w:rsid w:val="00FF7303"/>
    <w:rsid w:val="00FF76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D050AF8"/>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6B505-9276-4EF1-BAC9-A535B25A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7</Pages>
  <Words>1464</Words>
  <Characters>11103</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12542</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10</cp:revision>
  <cp:lastPrinted>2017-05-23T06:59:00Z</cp:lastPrinted>
  <dcterms:created xsi:type="dcterms:W3CDTF">2023-05-10T13:09:00Z</dcterms:created>
  <dcterms:modified xsi:type="dcterms:W3CDTF">2023-06-09T19:16:00Z</dcterms:modified>
</cp:coreProperties>
</file>